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DE6646" w14:textId="7036D953" w:rsidR="007A47F5" w:rsidRPr="007A47F5" w:rsidRDefault="007A47F5" w:rsidP="007A47F5">
      <w:pPr>
        <w:pStyle w:val="ListParagraph"/>
        <w:numPr>
          <w:ilvl w:val="0"/>
          <w:numId w:val="1"/>
        </w:numPr>
        <w:rPr>
          <w:b/>
          <w:u w:val="single"/>
        </w:rPr>
      </w:pPr>
      <w:r>
        <w:rPr>
          <w:b/>
          <w:u w:val="single"/>
        </w:rPr>
        <w:t>Title:</w:t>
      </w:r>
      <w:r>
        <w:t xml:space="preserve">  </w:t>
      </w:r>
      <w:r w:rsidR="008D37CA">
        <w:t>Steam Barons</w:t>
      </w:r>
    </w:p>
    <w:p w14:paraId="7C4004F4" w14:textId="2B6FEA06" w:rsidR="00837CF1" w:rsidRPr="00837CF1" w:rsidRDefault="00837CF1" w:rsidP="00837CF1">
      <w:pPr>
        <w:pStyle w:val="ListParagraph"/>
        <w:numPr>
          <w:ilvl w:val="0"/>
          <w:numId w:val="1"/>
        </w:numPr>
        <w:rPr>
          <w:b/>
          <w:u w:val="single"/>
        </w:rPr>
      </w:pPr>
      <w:r>
        <w:rPr>
          <w:b/>
          <w:u w:val="single"/>
        </w:rPr>
        <w:t>Logline:</w:t>
      </w:r>
      <w:r w:rsidRPr="00837CF1">
        <w:rPr>
          <w:b/>
        </w:rPr>
        <w:t xml:space="preserve">   </w:t>
      </w:r>
      <w:r w:rsidRPr="00837CF1">
        <w:rPr>
          <w:rStyle w:val="apple-style-span"/>
          <w:rFonts w:cstheme="minorHAnsi"/>
          <w:color w:val="000000"/>
        </w:rPr>
        <w:t>A two person card game in which players</w:t>
      </w:r>
      <w:r w:rsidRPr="00837CF1">
        <w:rPr>
          <w:rStyle w:val="apple-converted-space"/>
          <w:rFonts w:cstheme="minorHAnsi"/>
          <w:color w:val="000000"/>
        </w:rPr>
        <w:t> </w:t>
      </w:r>
      <w:r w:rsidRPr="00837CF1">
        <w:rPr>
          <w:rStyle w:val="apple-style-span"/>
          <w:rFonts w:cstheme="minorHAnsi"/>
          <w:color w:val="000000"/>
        </w:rPr>
        <w:t>command</w:t>
      </w:r>
      <w:r w:rsidRPr="00837CF1">
        <w:rPr>
          <w:rStyle w:val="apple-converted-space"/>
          <w:rFonts w:cstheme="minorHAnsi"/>
          <w:color w:val="000000"/>
        </w:rPr>
        <w:t> </w:t>
      </w:r>
      <w:r w:rsidRPr="00837CF1">
        <w:rPr>
          <w:rStyle w:val="apple-style-span"/>
          <w:rFonts w:cstheme="minorHAnsi"/>
          <w:color w:val="000000"/>
        </w:rPr>
        <w:t>robot</w:t>
      </w:r>
      <w:r w:rsidRPr="00837CF1">
        <w:rPr>
          <w:rStyle w:val="apple-converted-space"/>
          <w:rFonts w:cstheme="minorHAnsi"/>
          <w:color w:val="000000"/>
        </w:rPr>
        <w:t> </w:t>
      </w:r>
      <w:r w:rsidRPr="00837CF1">
        <w:rPr>
          <w:rStyle w:val="apple-style-span"/>
          <w:rFonts w:cstheme="minorHAnsi"/>
          <w:color w:val="000000"/>
        </w:rPr>
        <w:t>hordes</w:t>
      </w:r>
      <w:r w:rsidRPr="00837CF1">
        <w:rPr>
          <w:rStyle w:val="apple-converted-space"/>
          <w:rFonts w:cstheme="minorHAnsi"/>
          <w:color w:val="000000"/>
        </w:rPr>
        <w:t> </w:t>
      </w:r>
      <w:r w:rsidRPr="00837CF1">
        <w:rPr>
          <w:rStyle w:val="apple-style-span"/>
          <w:rFonts w:cstheme="minorHAnsi"/>
          <w:color w:val="000000"/>
        </w:rPr>
        <w:t>from</w:t>
      </w:r>
      <w:r w:rsidRPr="00837CF1">
        <w:rPr>
          <w:rStyle w:val="apple-converted-space"/>
          <w:rFonts w:cstheme="minorHAnsi"/>
          <w:color w:val="000000"/>
        </w:rPr>
        <w:t> </w:t>
      </w:r>
      <w:r w:rsidRPr="00837CF1">
        <w:rPr>
          <w:rStyle w:val="apple-style-span"/>
          <w:rFonts w:cstheme="minorHAnsi"/>
          <w:color w:val="000000"/>
        </w:rPr>
        <w:t xml:space="preserve">two rival corporations bent on monopolizing the world's most valuable resource: </w:t>
      </w:r>
      <w:r w:rsidR="00CC2CF6">
        <w:t>Steam</w:t>
      </w:r>
      <w:r w:rsidRPr="00837CF1">
        <w:rPr>
          <w:rStyle w:val="apple-style-span"/>
          <w:rFonts w:cstheme="minorHAnsi"/>
          <w:color w:val="000000"/>
        </w:rPr>
        <w:t>. Players must strategically position their units and manipulate the</w:t>
      </w:r>
      <w:r w:rsidR="00131500">
        <w:rPr>
          <w:rStyle w:val="apple-style-span"/>
          <w:rFonts w:cstheme="minorHAnsi"/>
          <w:color w:val="000000"/>
        </w:rPr>
        <w:t>m</w:t>
      </w:r>
      <w:r w:rsidRPr="00837CF1">
        <w:rPr>
          <w:rStyle w:val="apple-converted-space"/>
          <w:rFonts w:cstheme="minorHAnsi"/>
          <w:color w:val="000000"/>
        </w:rPr>
        <w:t> </w:t>
      </w:r>
      <w:r w:rsidRPr="00837CF1">
        <w:rPr>
          <w:rStyle w:val="apple-style-span"/>
          <w:rFonts w:cstheme="minorHAnsi"/>
          <w:color w:val="000000"/>
        </w:rPr>
        <w:t>to</w:t>
      </w:r>
      <w:r w:rsidRPr="00837CF1">
        <w:rPr>
          <w:rStyle w:val="apple-converted-space"/>
          <w:rFonts w:cstheme="minorHAnsi"/>
          <w:color w:val="000000"/>
        </w:rPr>
        <w:t> </w:t>
      </w:r>
      <w:r w:rsidRPr="00837CF1">
        <w:rPr>
          <w:rStyle w:val="apple-style-span"/>
          <w:rFonts w:cstheme="minorHAnsi"/>
          <w:color w:val="000000"/>
        </w:rPr>
        <w:t>collect more steam than their opponent or wipe him out</w:t>
      </w:r>
      <w:r w:rsidRPr="00837CF1">
        <w:rPr>
          <w:rStyle w:val="apple-converted-space"/>
          <w:rFonts w:cstheme="minorHAnsi"/>
          <w:color w:val="000000"/>
        </w:rPr>
        <w:t> </w:t>
      </w:r>
      <w:r w:rsidRPr="00837CF1">
        <w:rPr>
          <w:rStyle w:val="apple-style-span"/>
          <w:rFonts w:cstheme="minorHAnsi"/>
          <w:color w:val="000000"/>
        </w:rPr>
        <w:t>completely.</w:t>
      </w:r>
      <w:r>
        <w:rPr>
          <w:rStyle w:val="apple-style-span"/>
          <w:rFonts w:ascii="Arial" w:hAnsi="Arial" w:cs="Arial"/>
          <w:color w:val="000000"/>
        </w:rPr>
        <w:t> </w:t>
      </w:r>
    </w:p>
    <w:p w14:paraId="0655E39A" w14:textId="0ED77A0D" w:rsidR="003A4627" w:rsidRDefault="00F321AB" w:rsidP="007B711A">
      <w:pPr>
        <w:pStyle w:val="ListParagraph"/>
        <w:numPr>
          <w:ilvl w:val="0"/>
          <w:numId w:val="1"/>
        </w:numPr>
      </w:pPr>
      <w:r w:rsidRPr="00FE7885">
        <w:rPr>
          <w:b/>
          <w:u w:val="single"/>
        </w:rPr>
        <w:t>Objective/How to Win:</w:t>
      </w:r>
      <w:r>
        <w:t xml:space="preserve">  Play continues until either: 1) One player defeats all</w:t>
      </w:r>
      <w:r w:rsidR="00E42443">
        <w:t xml:space="preserve"> of</w:t>
      </w:r>
      <w:r>
        <w:t xml:space="preserve"> his op</w:t>
      </w:r>
      <w:r w:rsidR="00DC7396">
        <w:t>p</w:t>
      </w:r>
      <w:r>
        <w:t xml:space="preserve">onent's </w:t>
      </w:r>
      <w:r w:rsidR="007F1D1D">
        <w:t>unit</w:t>
      </w:r>
      <w:r>
        <w:t>s at any point</w:t>
      </w:r>
      <w:r w:rsidR="004A0B67">
        <w:t xml:space="preserve"> during either of their turns; 2) One player collects 1000 </w:t>
      </w:r>
      <w:r w:rsidR="00CC2CF6">
        <w:t>Steam</w:t>
      </w:r>
      <w:r w:rsidR="008D37CA">
        <w:t xml:space="preserve"> and activates the “Steam Cannon of Ultimate Destruction”</w:t>
      </w:r>
      <w:r w:rsidR="004A0B67">
        <w:t xml:space="preserve">; or 3) One player exhausts all his </w:t>
      </w:r>
      <w:r w:rsidR="007F1D1D">
        <w:t>steam</w:t>
      </w:r>
      <w:r w:rsidR="004A0B67">
        <w:t xml:space="preserve"> at any point during either player's turn.</w:t>
      </w:r>
      <w:r w:rsidR="005932B4">
        <w:t xml:space="preserve">  The player who defeats his opponent's </w:t>
      </w:r>
      <w:r w:rsidR="007F1D1D">
        <w:t>units</w:t>
      </w:r>
      <w:r w:rsidR="005932B4">
        <w:t xml:space="preserve"> (1) or </w:t>
      </w:r>
      <w:r w:rsidR="008D37CA">
        <w:t xml:space="preserve">activates his super weapon </w:t>
      </w:r>
      <w:r w:rsidR="005932B4">
        <w:t>(2</w:t>
      </w:r>
      <w:proofErr w:type="gramStart"/>
      <w:r w:rsidR="005932B4">
        <w:t>),</w:t>
      </w:r>
      <w:proofErr w:type="gramEnd"/>
      <w:r w:rsidR="005932B4">
        <w:t xml:space="preserve"> wins while the player who exhausts his </w:t>
      </w:r>
      <w:r w:rsidR="00CC2CF6">
        <w:t>Steam</w:t>
      </w:r>
      <w:r w:rsidR="005932B4">
        <w:t xml:space="preserve"> any point (3) loses.</w:t>
      </w:r>
    </w:p>
    <w:p w14:paraId="702F6EFF" w14:textId="6A3E1677" w:rsidR="00484CFE" w:rsidRDefault="00484CFE" w:rsidP="007B711A">
      <w:pPr>
        <w:pStyle w:val="ListParagraph"/>
        <w:numPr>
          <w:ilvl w:val="0"/>
          <w:numId w:val="1"/>
        </w:numPr>
      </w:pPr>
      <w:r>
        <w:rPr>
          <w:b/>
          <w:u w:val="single"/>
        </w:rPr>
        <w:t>Platforms/Audience:</w:t>
      </w:r>
      <w:r>
        <w:t xml:space="preserve">  This game is intended for all audiences ages 10+.  The intended platform is a board game as we have implemented and possible future implementations in the form of a TCG and digital game on various platforms (XBLA, Steam, Flash portal sites).</w:t>
      </w:r>
    </w:p>
    <w:p w14:paraId="28092C71" w14:textId="77777777" w:rsidR="005932B4" w:rsidRPr="00FE7885" w:rsidRDefault="002E0998" w:rsidP="007B711A">
      <w:pPr>
        <w:pStyle w:val="ListParagraph"/>
        <w:numPr>
          <w:ilvl w:val="0"/>
          <w:numId w:val="1"/>
        </w:numPr>
        <w:rPr>
          <w:b/>
          <w:u w:val="single"/>
        </w:rPr>
      </w:pPr>
      <w:r w:rsidRPr="00FE7885">
        <w:rPr>
          <w:b/>
          <w:u w:val="single"/>
        </w:rPr>
        <w:t>How to play:</w:t>
      </w:r>
    </w:p>
    <w:p w14:paraId="02FAA5F3" w14:textId="77777777" w:rsidR="007E1543" w:rsidRDefault="00E65483" w:rsidP="00F1680C">
      <w:pPr>
        <w:pStyle w:val="ListParagraph"/>
        <w:numPr>
          <w:ilvl w:val="1"/>
          <w:numId w:val="1"/>
        </w:numPr>
      </w:pPr>
      <w:r w:rsidRPr="007E1543">
        <w:rPr>
          <w:b/>
        </w:rPr>
        <w:t>The quick and dirty:</w:t>
      </w:r>
    </w:p>
    <w:p w14:paraId="2D559E5B" w14:textId="18848B28" w:rsidR="008D37CA" w:rsidRDefault="00E65483" w:rsidP="007E1543">
      <w:pPr>
        <w:pStyle w:val="ListParagraph"/>
        <w:numPr>
          <w:ilvl w:val="2"/>
          <w:numId w:val="1"/>
        </w:numPr>
      </w:pPr>
      <w:r>
        <w:t xml:space="preserve"> </w:t>
      </w:r>
      <w:r w:rsidR="002200EE">
        <w:t xml:space="preserve">You </w:t>
      </w:r>
      <w:r w:rsidR="002200EE" w:rsidRPr="008D37CA">
        <w:rPr>
          <w:b/>
        </w:rPr>
        <w:t>start</w:t>
      </w:r>
      <w:r w:rsidR="002200EE">
        <w:t xml:space="preserve"> the game with seven cards</w:t>
      </w:r>
      <w:r w:rsidR="00387664">
        <w:t xml:space="preserve"> that you randomly take from the top of your deck.  </w:t>
      </w:r>
      <w:r w:rsidR="00EB239F">
        <w:t xml:space="preserve">If you don’t like your first hand of cards, you may reshuffle them into the deck and draw six alternative cards.  </w:t>
      </w:r>
      <w:r w:rsidRPr="008D37CA">
        <w:rPr>
          <w:b/>
        </w:rPr>
        <w:t>Draw</w:t>
      </w:r>
      <w:r>
        <w:t xml:space="preserve"> a card at the beginning of your turn.</w:t>
      </w:r>
      <w:r w:rsidR="007D6941">
        <w:t xml:space="preserve">  </w:t>
      </w:r>
      <w:r w:rsidR="007D6941" w:rsidRPr="008D37CA">
        <w:rPr>
          <w:b/>
        </w:rPr>
        <w:t xml:space="preserve">Play one </w:t>
      </w:r>
      <w:r w:rsidR="00387664" w:rsidRPr="008D37CA">
        <w:rPr>
          <w:b/>
        </w:rPr>
        <w:t xml:space="preserve">unit </w:t>
      </w:r>
      <w:r w:rsidR="007D6941" w:rsidRPr="008D37CA">
        <w:rPr>
          <w:b/>
        </w:rPr>
        <w:t>card</w:t>
      </w:r>
      <w:r w:rsidR="007D6941">
        <w:t xml:space="preserve"> from your hand (</w:t>
      </w:r>
      <w:r w:rsidR="00387664">
        <w:t xml:space="preserve">on your first turn you may play three; </w:t>
      </w:r>
      <w:r w:rsidR="007D6941">
        <w:t>special units and instance cards cost 100 steam to play</w:t>
      </w:r>
      <w:r w:rsidR="007D6941" w:rsidRPr="008D37CA">
        <w:rPr>
          <w:b/>
        </w:rPr>
        <w:t>)</w:t>
      </w:r>
      <w:r w:rsidR="00650334" w:rsidRPr="008D37CA">
        <w:rPr>
          <w:b/>
        </w:rPr>
        <w:t xml:space="preserve"> on your starting row</w:t>
      </w:r>
      <w:r w:rsidR="007D6941">
        <w:t xml:space="preserve">.  </w:t>
      </w:r>
      <w:r w:rsidR="007D6941" w:rsidRPr="008D37CA">
        <w:rPr>
          <w:b/>
        </w:rPr>
        <w:t>Move</w:t>
      </w:r>
      <w:r w:rsidR="007D6941">
        <w:t xml:space="preserve"> </w:t>
      </w:r>
      <w:r w:rsidR="002E713D">
        <w:t>any units you didn't play this turn</w:t>
      </w:r>
      <w:r w:rsidR="007D6941">
        <w:t xml:space="preserve"> vertically or horizontally </w:t>
      </w:r>
      <w:r w:rsidR="007E1543">
        <w:t>across</w:t>
      </w:r>
      <w:r w:rsidR="007D6941">
        <w:t xml:space="preserve"> the </w:t>
      </w:r>
      <w:r w:rsidR="007E1543">
        <w:t>battlefield</w:t>
      </w:r>
      <w:r w:rsidR="002E713D">
        <w:t xml:space="preserve"> one space</w:t>
      </w:r>
      <w:r w:rsidR="007D6941">
        <w:t xml:space="preserve">.  </w:t>
      </w:r>
    </w:p>
    <w:p w14:paraId="407A5BF4" w14:textId="77777777" w:rsidR="008D37CA" w:rsidRDefault="004755F5" w:rsidP="007E1543">
      <w:pPr>
        <w:pStyle w:val="ListParagraph"/>
        <w:numPr>
          <w:ilvl w:val="2"/>
          <w:numId w:val="1"/>
        </w:numPr>
      </w:pPr>
      <w:r>
        <w:t xml:space="preserve">If you want to </w:t>
      </w:r>
      <w:r w:rsidRPr="008D37CA">
        <w:rPr>
          <w:b/>
        </w:rPr>
        <w:t>attack</w:t>
      </w:r>
      <w:r>
        <w:t xml:space="preserve"> an </w:t>
      </w:r>
      <w:r w:rsidR="002E713D">
        <w:t>opponent's</w:t>
      </w:r>
      <w:r>
        <w:t xml:space="preserve"> units, declare which of your units are attacking</w:t>
      </w:r>
      <w:r w:rsidR="008D37CA">
        <w:t>; the unit with the highest power</w:t>
      </w:r>
      <w:r w:rsidR="00D624A0">
        <w:t xml:space="preserve"> in the direction you</w:t>
      </w:r>
      <w:r w:rsidR="008D37CA">
        <w:t xml:space="preserve"> </w:t>
      </w:r>
      <w:r w:rsidR="00D624A0">
        <w:t>attack wins</w:t>
      </w:r>
      <w:r w:rsidR="0095447E">
        <w:t xml:space="preserve"> and the loser </w:t>
      </w:r>
      <w:r w:rsidR="008D37CA">
        <w:t>is scrapped for parts</w:t>
      </w:r>
      <w:r w:rsidR="0095447E">
        <w:t>.</w:t>
      </w:r>
      <w:r w:rsidR="002E713D">
        <w:t xml:space="preserve">  </w:t>
      </w:r>
    </w:p>
    <w:p w14:paraId="02FB7445" w14:textId="6B337F2A" w:rsidR="008D37CA" w:rsidRDefault="002E713D" w:rsidP="007E1543">
      <w:pPr>
        <w:pStyle w:val="ListParagraph"/>
        <w:numPr>
          <w:ilvl w:val="2"/>
          <w:numId w:val="1"/>
        </w:numPr>
      </w:pPr>
      <w:r>
        <w:t xml:space="preserve">At any point you can play an </w:t>
      </w:r>
      <w:r w:rsidR="008D37CA">
        <w:rPr>
          <w:b/>
        </w:rPr>
        <w:t>I</w:t>
      </w:r>
      <w:r w:rsidRPr="008D37CA">
        <w:rPr>
          <w:b/>
        </w:rPr>
        <w:t xml:space="preserve">nstance </w:t>
      </w:r>
      <w:r w:rsidR="008D37CA">
        <w:rPr>
          <w:b/>
        </w:rPr>
        <w:t>C</w:t>
      </w:r>
      <w:r w:rsidRPr="008D37CA">
        <w:rPr>
          <w:b/>
        </w:rPr>
        <w:t>ard</w:t>
      </w:r>
      <w:r>
        <w:t xml:space="preserve"> which has special effect described on the card.  </w:t>
      </w:r>
      <w:r w:rsidR="00F660D3">
        <w:t xml:space="preserve">Also, you may spend </w:t>
      </w:r>
      <w:r w:rsidR="00684EED">
        <w:t xml:space="preserve">100 </w:t>
      </w:r>
      <w:r w:rsidR="008D37CA">
        <w:t>S</w:t>
      </w:r>
      <w:r w:rsidR="00F660D3">
        <w:t xml:space="preserve">team </w:t>
      </w:r>
      <w:r w:rsidR="00E42443">
        <w:t xml:space="preserve">to play a </w:t>
      </w:r>
      <w:r w:rsidR="00E42443" w:rsidRPr="008D37CA">
        <w:rPr>
          <w:b/>
        </w:rPr>
        <w:t>Steam Control</w:t>
      </w:r>
      <w:r w:rsidR="00E42443">
        <w:t xml:space="preserve"> </w:t>
      </w:r>
      <w:r w:rsidR="008D37CA">
        <w:t xml:space="preserve">card to the right or left of the four middle rows of the board </w:t>
      </w:r>
      <w:r w:rsidR="00E42443">
        <w:t>that affects the three tiles on the side of the board indicated by the card</w:t>
      </w:r>
      <w:r w:rsidR="00E714D9">
        <w:t xml:space="preserve">.  </w:t>
      </w:r>
    </w:p>
    <w:p w14:paraId="64BD05E9" w14:textId="40CEEEAB" w:rsidR="00F1680C" w:rsidRDefault="00041B9F" w:rsidP="007E1543">
      <w:pPr>
        <w:pStyle w:val="ListParagraph"/>
        <w:numPr>
          <w:ilvl w:val="2"/>
          <w:numId w:val="1"/>
        </w:numPr>
      </w:pPr>
      <w:r>
        <w:t xml:space="preserve">The </w:t>
      </w:r>
      <w:r w:rsidRPr="008D37CA">
        <w:rPr>
          <w:b/>
        </w:rPr>
        <w:t>goal</w:t>
      </w:r>
      <w:r>
        <w:t xml:space="preserve"> of the game is generate 1000 steam first</w:t>
      </w:r>
      <w:r w:rsidR="008D37CA">
        <w:t>, to activate your super weapon,</w:t>
      </w:r>
      <w:r>
        <w:t xml:space="preserve"> or destroy all your opponent's </w:t>
      </w:r>
      <w:r w:rsidR="008D37CA">
        <w:t>robots</w:t>
      </w:r>
      <w:r>
        <w:t xml:space="preserve">.  </w:t>
      </w:r>
      <w:r w:rsidR="00484CFE">
        <w:t xml:space="preserve">To </w:t>
      </w:r>
      <w:r w:rsidR="00484CFE" w:rsidRPr="00484CFE">
        <w:rPr>
          <w:b/>
        </w:rPr>
        <w:t>generate Steam</w:t>
      </w:r>
      <w:r w:rsidR="00484CFE">
        <w:rPr>
          <w:b/>
        </w:rPr>
        <w:t>,</w:t>
      </w:r>
      <w:r w:rsidR="00484CFE">
        <w:t xml:space="preserve"> your units must control (Steam Barons aren’t known for sharing) a blue bordered region of </w:t>
      </w:r>
      <w:bookmarkStart w:id="0" w:name="_GoBack"/>
      <w:r w:rsidR="00484CFE">
        <w:t xml:space="preserve">geothermal activity on the board, or occupy a tile with a </w:t>
      </w:r>
      <w:r w:rsidR="00CC2CF6">
        <w:t>Steam</w:t>
      </w:r>
      <w:r w:rsidR="00CC2CF6">
        <w:t xml:space="preserve"> </w:t>
      </w:r>
      <w:r w:rsidR="00484CFE">
        <w:t xml:space="preserve">vent, indicated </w:t>
      </w:r>
      <w:bookmarkEnd w:id="0"/>
      <w:r w:rsidR="00484CFE">
        <w:t>by a Steam Control card.</w:t>
      </w:r>
    </w:p>
    <w:p w14:paraId="4298A30C" w14:textId="77777777" w:rsidR="00C476FE" w:rsidRDefault="00C476FE" w:rsidP="00C476FE">
      <w:pPr>
        <w:pStyle w:val="ListParagraph"/>
        <w:numPr>
          <w:ilvl w:val="1"/>
          <w:numId w:val="1"/>
        </w:numPr>
      </w:pPr>
      <w:r w:rsidRPr="00F1680C">
        <w:rPr>
          <w:b/>
        </w:rPr>
        <w:t>Evolution of a turn</w:t>
      </w:r>
      <w:r>
        <w:t>:</w:t>
      </w:r>
    </w:p>
    <w:p w14:paraId="74B3E750" w14:textId="77777777" w:rsidR="00D540F4" w:rsidRPr="00D540F4" w:rsidRDefault="00D540F4" w:rsidP="00D540F4">
      <w:pPr>
        <w:pStyle w:val="ListParagraph"/>
        <w:numPr>
          <w:ilvl w:val="2"/>
          <w:numId w:val="1"/>
        </w:numPr>
        <w:rPr>
          <w:i/>
        </w:rPr>
      </w:pPr>
      <w:r w:rsidRPr="00D540F4">
        <w:rPr>
          <w:rFonts w:eastAsia="Times New Roman" w:cstheme="minorHAnsi"/>
          <w:i/>
          <w:color w:val="000000"/>
        </w:rPr>
        <w:t>Resource calculation</w:t>
      </w:r>
    </w:p>
    <w:p w14:paraId="34BDCDBE" w14:textId="4DF474D8" w:rsidR="00D540F4" w:rsidRPr="00D540F4" w:rsidRDefault="00D540F4" w:rsidP="00D540F4">
      <w:pPr>
        <w:pStyle w:val="ListParagraph"/>
        <w:numPr>
          <w:ilvl w:val="3"/>
          <w:numId w:val="1"/>
        </w:numPr>
      </w:pPr>
      <w:r w:rsidRPr="00D24435">
        <w:rPr>
          <w:rFonts w:eastAsia="Times New Roman" w:cstheme="minorHAnsi"/>
          <w:color w:val="000000"/>
        </w:rPr>
        <w:t xml:space="preserve">Occupying a tile with a </w:t>
      </w:r>
      <w:r w:rsidR="00B8001C">
        <w:rPr>
          <w:rFonts w:eastAsia="Times New Roman" w:cstheme="minorHAnsi"/>
          <w:color w:val="000000"/>
        </w:rPr>
        <w:t xml:space="preserve">blue </w:t>
      </w:r>
      <w:r w:rsidR="00CC2CF6">
        <w:t>Steam</w:t>
      </w:r>
      <w:r w:rsidR="00CC2CF6">
        <w:rPr>
          <w:rFonts w:eastAsia="Times New Roman" w:cstheme="minorHAnsi"/>
          <w:color w:val="000000"/>
        </w:rPr>
        <w:t xml:space="preserve"> </w:t>
      </w:r>
      <w:r w:rsidR="00B8001C">
        <w:rPr>
          <w:rFonts w:eastAsia="Times New Roman" w:cstheme="minorHAnsi"/>
          <w:color w:val="000000"/>
        </w:rPr>
        <w:t>vent</w:t>
      </w:r>
      <w:r w:rsidR="0027506C">
        <w:rPr>
          <w:rFonts w:eastAsia="Times New Roman" w:cstheme="minorHAnsi"/>
          <w:color w:val="000000"/>
        </w:rPr>
        <w:t xml:space="preserve"> (as indicated on a Steam Control card on the board)</w:t>
      </w:r>
      <w:r w:rsidR="00B8001C">
        <w:rPr>
          <w:rFonts w:eastAsia="Times New Roman" w:cstheme="minorHAnsi"/>
          <w:color w:val="000000"/>
        </w:rPr>
        <w:t xml:space="preserve"> </w:t>
      </w:r>
      <w:r w:rsidRPr="00D24435">
        <w:rPr>
          <w:rFonts w:eastAsia="Times New Roman" w:cstheme="minorHAnsi"/>
          <w:color w:val="000000"/>
        </w:rPr>
        <w:t xml:space="preserve">nets +50 </w:t>
      </w:r>
      <w:proofErr w:type="gramStart"/>
      <w:r w:rsidR="00CC2CF6">
        <w:t>Steam</w:t>
      </w:r>
      <w:proofErr w:type="gramEnd"/>
      <w:r w:rsidR="00B8001C">
        <w:rPr>
          <w:rFonts w:eastAsia="Times New Roman" w:cstheme="minorHAnsi"/>
          <w:color w:val="000000"/>
        </w:rPr>
        <w:t xml:space="preserve">.  </w:t>
      </w:r>
      <w:r w:rsidRPr="00D24435">
        <w:rPr>
          <w:rFonts w:eastAsia="Times New Roman" w:cstheme="minorHAnsi"/>
          <w:color w:val="000000"/>
        </w:rPr>
        <w:t xml:space="preserve">Occupying a square in one of the three </w:t>
      </w:r>
      <w:r w:rsidR="002D7FA9">
        <w:rPr>
          <w:rFonts w:eastAsia="Times New Roman" w:cstheme="minorHAnsi"/>
          <w:color w:val="000000"/>
        </w:rPr>
        <w:t xml:space="preserve">geothermal fields </w:t>
      </w:r>
      <w:r w:rsidRPr="00D24435">
        <w:rPr>
          <w:rFonts w:eastAsia="Times New Roman" w:cstheme="minorHAnsi"/>
          <w:color w:val="000000"/>
        </w:rPr>
        <w:t xml:space="preserve">on the board nets +50 </w:t>
      </w:r>
      <w:proofErr w:type="gramStart"/>
      <w:r w:rsidR="00CC2CF6">
        <w:t>Steam</w:t>
      </w:r>
      <w:proofErr w:type="gramEnd"/>
      <w:r w:rsidRPr="00D24435">
        <w:rPr>
          <w:rFonts w:eastAsia="Times New Roman" w:cstheme="minorHAnsi"/>
          <w:color w:val="000000"/>
        </w:rPr>
        <w:t xml:space="preserve"> if you have more units in that region then your opponent.</w:t>
      </w:r>
    </w:p>
    <w:p w14:paraId="708AB83B" w14:textId="77777777" w:rsidR="00C476FE" w:rsidRPr="00491A74" w:rsidRDefault="00C476FE" w:rsidP="00491A74">
      <w:pPr>
        <w:pStyle w:val="ListParagraph"/>
        <w:numPr>
          <w:ilvl w:val="2"/>
          <w:numId w:val="1"/>
        </w:numPr>
        <w:rPr>
          <w:i/>
        </w:rPr>
      </w:pPr>
      <w:r w:rsidRPr="00491A74">
        <w:rPr>
          <w:rFonts w:eastAsia="Times New Roman" w:cstheme="minorHAnsi"/>
          <w:i/>
          <w:color w:val="000000"/>
        </w:rPr>
        <w:t>Draw a card</w:t>
      </w:r>
    </w:p>
    <w:p w14:paraId="14CA90D8" w14:textId="77777777" w:rsidR="00C476FE" w:rsidRPr="00D24435" w:rsidRDefault="00C476FE" w:rsidP="00491A74">
      <w:pPr>
        <w:pStyle w:val="ListParagraph"/>
        <w:numPr>
          <w:ilvl w:val="2"/>
          <w:numId w:val="1"/>
        </w:numPr>
      </w:pPr>
      <w:r w:rsidRPr="00491A74">
        <w:rPr>
          <w:rFonts w:eastAsia="Times New Roman" w:cstheme="minorHAnsi"/>
          <w:i/>
          <w:color w:val="000000"/>
        </w:rPr>
        <w:lastRenderedPageBreak/>
        <w:t xml:space="preserve">Play at most one </w:t>
      </w:r>
      <w:r w:rsidR="007F1D1D" w:rsidRPr="00491A74">
        <w:rPr>
          <w:rFonts w:eastAsia="Times New Roman" w:cstheme="minorHAnsi"/>
          <w:i/>
          <w:color w:val="000000"/>
        </w:rPr>
        <w:t>unit</w:t>
      </w:r>
      <w:r w:rsidRPr="00D24435">
        <w:rPr>
          <w:rFonts w:eastAsia="Times New Roman" w:cstheme="minorHAnsi"/>
          <w:color w:val="000000"/>
        </w:rPr>
        <w:t xml:space="preserve"> (either a normal or special </w:t>
      </w:r>
      <w:r w:rsidR="007F1D1D">
        <w:rPr>
          <w:rFonts w:eastAsia="Times New Roman" w:cstheme="minorHAnsi"/>
          <w:color w:val="000000"/>
        </w:rPr>
        <w:t>unit</w:t>
      </w:r>
      <w:r w:rsidRPr="00D24435">
        <w:rPr>
          <w:rFonts w:eastAsia="Times New Roman" w:cstheme="minorHAnsi"/>
          <w:color w:val="000000"/>
        </w:rPr>
        <w:t xml:space="preserve"> but not both) on that player's starting row.</w:t>
      </w:r>
    </w:p>
    <w:p w14:paraId="3A23670A" w14:textId="7626C997" w:rsidR="00C476FE" w:rsidRPr="00E714D9" w:rsidRDefault="00C476FE" w:rsidP="00491A74">
      <w:pPr>
        <w:pStyle w:val="ListParagraph"/>
        <w:numPr>
          <w:ilvl w:val="2"/>
          <w:numId w:val="1"/>
        </w:numPr>
      </w:pPr>
      <w:r w:rsidRPr="00491A74">
        <w:rPr>
          <w:rFonts w:eastAsia="Times New Roman" w:cstheme="minorHAnsi"/>
          <w:i/>
          <w:color w:val="000000"/>
        </w:rPr>
        <w:t>Move units</w:t>
      </w:r>
      <w:r w:rsidR="00CC2CF6">
        <w:rPr>
          <w:rFonts w:eastAsia="Times New Roman" w:cstheme="minorHAnsi"/>
          <w:color w:val="000000"/>
        </w:rPr>
        <w:t xml:space="preserve"> </w:t>
      </w:r>
    </w:p>
    <w:p w14:paraId="7B34C9CA" w14:textId="37BBB7B4" w:rsidR="00E714D9" w:rsidRPr="00D24435" w:rsidRDefault="00E714D9" w:rsidP="00491A74">
      <w:pPr>
        <w:pStyle w:val="ListParagraph"/>
        <w:numPr>
          <w:ilvl w:val="2"/>
          <w:numId w:val="1"/>
        </w:numPr>
      </w:pPr>
      <w:r>
        <w:rPr>
          <w:rFonts w:eastAsia="Times New Roman" w:cstheme="minorHAnsi"/>
          <w:i/>
          <w:color w:val="000000"/>
        </w:rPr>
        <w:t>At any point</w:t>
      </w:r>
      <w:r w:rsidR="0027506C">
        <w:rPr>
          <w:rFonts w:eastAsia="Times New Roman" w:cstheme="minorHAnsi"/>
          <w:i/>
          <w:color w:val="000000"/>
        </w:rPr>
        <w:t>,</w:t>
      </w:r>
      <w:r>
        <w:rPr>
          <w:rFonts w:eastAsia="Times New Roman" w:cstheme="minorHAnsi"/>
          <w:i/>
          <w:color w:val="000000"/>
        </w:rPr>
        <w:t xml:space="preserve"> play an instance </w:t>
      </w:r>
      <w:r w:rsidR="00E42443">
        <w:rPr>
          <w:rFonts w:eastAsia="Times New Roman" w:cstheme="minorHAnsi"/>
          <w:i/>
          <w:color w:val="000000"/>
        </w:rPr>
        <w:t>or steam control card</w:t>
      </w:r>
    </w:p>
    <w:p w14:paraId="332E3E73" w14:textId="77777777" w:rsidR="00C476FE" w:rsidRPr="00491A74" w:rsidRDefault="00C476FE" w:rsidP="00491A74">
      <w:pPr>
        <w:pStyle w:val="ListParagraph"/>
        <w:numPr>
          <w:ilvl w:val="2"/>
          <w:numId w:val="1"/>
        </w:numPr>
        <w:rPr>
          <w:i/>
        </w:rPr>
      </w:pPr>
      <w:r w:rsidRPr="00491A74">
        <w:rPr>
          <w:rFonts w:eastAsia="Times New Roman" w:cstheme="minorHAnsi"/>
          <w:i/>
          <w:color w:val="000000"/>
        </w:rPr>
        <w:t>Combat</w:t>
      </w:r>
    </w:p>
    <w:p w14:paraId="101E8331" w14:textId="77777777" w:rsidR="00C476FE" w:rsidRPr="00D24435" w:rsidRDefault="00C476FE" w:rsidP="00C476FE">
      <w:pPr>
        <w:pStyle w:val="ListParagraph"/>
        <w:numPr>
          <w:ilvl w:val="3"/>
          <w:numId w:val="1"/>
        </w:numPr>
      </w:pPr>
      <w:r w:rsidRPr="00D24435">
        <w:rPr>
          <w:rFonts w:eastAsia="Times New Roman" w:cstheme="minorHAnsi"/>
          <w:color w:val="000000"/>
        </w:rPr>
        <w:t>Units can attack other units if they have a directional arrow pointing in that direction</w:t>
      </w:r>
    </w:p>
    <w:p w14:paraId="7D9BB83A" w14:textId="77777777" w:rsidR="00C476FE" w:rsidRPr="00D24435" w:rsidRDefault="00C476FE" w:rsidP="00C476FE">
      <w:pPr>
        <w:pStyle w:val="ListParagraph"/>
        <w:numPr>
          <w:ilvl w:val="3"/>
          <w:numId w:val="1"/>
        </w:numPr>
      </w:pPr>
      <w:r w:rsidRPr="00D24435">
        <w:rPr>
          <w:rFonts w:eastAsia="Times New Roman" w:cstheme="minorHAnsi"/>
          <w:color w:val="000000"/>
        </w:rPr>
        <w:t>Players need not attack or defend even if they would be able to do so</w:t>
      </w:r>
    </w:p>
    <w:p w14:paraId="59F78992" w14:textId="6A23F4D7" w:rsidR="00C476FE" w:rsidRPr="0026226F" w:rsidRDefault="00550894" w:rsidP="00C476FE">
      <w:pPr>
        <w:pStyle w:val="ListParagraph"/>
        <w:numPr>
          <w:ilvl w:val="3"/>
          <w:numId w:val="1"/>
        </w:numPr>
      </w:pPr>
      <w:r>
        <w:rPr>
          <w:rFonts w:eastAsia="Times New Roman" w:cstheme="minorHAnsi"/>
          <w:color w:val="000000"/>
        </w:rPr>
        <w:t xml:space="preserve">If a unit is attacked and has no armor plating in that direction, it's defeated and is </w:t>
      </w:r>
      <w:r w:rsidR="0026226F">
        <w:rPr>
          <w:rFonts w:eastAsia="Times New Roman" w:cstheme="minorHAnsi"/>
          <w:color w:val="000000"/>
        </w:rPr>
        <w:t>removed to the great scrapheap in the sky</w:t>
      </w:r>
      <w:r>
        <w:rPr>
          <w:rFonts w:eastAsia="Times New Roman" w:cstheme="minorHAnsi"/>
          <w:color w:val="000000"/>
        </w:rPr>
        <w:t xml:space="preserve">.  Otherwise, </w:t>
      </w:r>
      <w:r w:rsidR="00350889">
        <w:rPr>
          <w:rFonts w:eastAsia="Times New Roman" w:cstheme="minorHAnsi"/>
          <w:color w:val="000000"/>
        </w:rPr>
        <w:t xml:space="preserve">the attacking unit's </w:t>
      </w:r>
      <w:r w:rsidR="00CC2CF6">
        <w:t>Steam</w:t>
      </w:r>
      <w:r w:rsidR="0026226F">
        <w:rPr>
          <w:rFonts w:eastAsia="Times New Roman" w:cstheme="minorHAnsi"/>
          <w:color w:val="000000"/>
        </w:rPr>
        <w:t xml:space="preserve"> power</w:t>
      </w:r>
      <w:r w:rsidR="00350889">
        <w:rPr>
          <w:rFonts w:eastAsia="Times New Roman" w:cstheme="minorHAnsi"/>
          <w:color w:val="000000"/>
        </w:rPr>
        <w:t xml:space="preserve"> must be greater than the defending unit's for </w:t>
      </w:r>
      <w:r w:rsidR="0026226F">
        <w:rPr>
          <w:rFonts w:eastAsia="Times New Roman" w:cstheme="minorHAnsi"/>
          <w:color w:val="000000"/>
        </w:rPr>
        <w:t>the defender to meet a warm, wet demise.</w:t>
      </w:r>
    </w:p>
    <w:p w14:paraId="7ADF7CB6" w14:textId="639F9654" w:rsidR="0026226F" w:rsidRPr="0026226F" w:rsidRDefault="0026226F" w:rsidP="00C476FE">
      <w:pPr>
        <w:pStyle w:val="ListParagraph"/>
        <w:numPr>
          <w:ilvl w:val="3"/>
          <w:numId w:val="1"/>
        </w:numPr>
      </w:pPr>
      <w:r>
        <w:rPr>
          <w:rFonts w:eastAsia="Times New Roman" w:cstheme="minorHAnsi"/>
          <w:color w:val="000000"/>
        </w:rPr>
        <w:t>The player defending may do so with any unit capable of attacking the attacker’s unit.</w:t>
      </w:r>
    </w:p>
    <w:p w14:paraId="7C56FEE9" w14:textId="307E2E27" w:rsidR="0026226F" w:rsidRPr="00D24435" w:rsidRDefault="0026226F" w:rsidP="00C476FE">
      <w:pPr>
        <w:pStyle w:val="ListParagraph"/>
        <w:numPr>
          <w:ilvl w:val="3"/>
          <w:numId w:val="1"/>
        </w:numPr>
      </w:pPr>
      <w:r>
        <w:rPr>
          <w:rFonts w:eastAsia="Times New Roman" w:cstheme="minorHAnsi"/>
          <w:color w:val="000000"/>
        </w:rPr>
        <w:t>All damage is applied simultaneously (steam waits for no man, or robot for that matter).</w:t>
      </w:r>
    </w:p>
    <w:p w14:paraId="086593AA" w14:textId="77777777" w:rsidR="00C476FE" w:rsidRPr="00FE7885" w:rsidRDefault="00C476FE" w:rsidP="00A80281">
      <w:pPr>
        <w:pStyle w:val="ListParagraph"/>
        <w:numPr>
          <w:ilvl w:val="2"/>
          <w:numId w:val="1"/>
        </w:numPr>
        <w:rPr>
          <w:i/>
        </w:rPr>
      </w:pPr>
      <w:r w:rsidRPr="00FE7885">
        <w:rPr>
          <w:rFonts w:eastAsia="Times New Roman" w:cstheme="minorHAnsi"/>
          <w:i/>
          <w:color w:val="000000"/>
        </w:rPr>
        <w:t>Discard</w:t>
      </w:r>
      <w:r w:rsidR="00A80281" w:rsidRPr="00FE7885">
        <w:rPr>
          <w:rFonts w:eastAsia="Times New Roman" w:cstheme="minorHAnsi"/>
          <w:i/>
          <w:color w:val="000000"/>
        </w:rPr>
        <w:t xml:space="preserve"> cards from your hand if you're holding more than seven</w:t>
      </w:r>
    </w:p>
    <w:p w14:paraId="3BDE8A45" w14:textId="77777777" w:rsidR="00A80281" w:rsidRPr="00D24435" w:rsidRDefault="00A80281" w:rsidP="00A80281">
      <w:pPr>
        <w:pStyle w:val="ListParagraph"/>
        <w:ind w:left="2160"/>
      </w:pPr>
    </w:p>
    <w:p w14:paraId="636B44AB" w14:textId="77777777" w:rsidR="00C476FE" w:rsidRPr="00FE7885" w:rsidRDefault="00A80281" w:rsidP="00A80281">
      <w:pPr>
        <w:pStyle w:val="ListParagraph"/>
        <w:numPr>
          <w:ilvl w:val="0"/>
          <w:numId w:val="1"/>
        </w:numPr>
        <w:rPr>
          <w:b/>
          <w:u w:val="single"/>
        </w:rPr>
      </w:pPr>
      <w:r w:rsidRPr="00FE7885">
        <w:rPr>
          <w:b/>
          <w:u w:val="single"/>
        </w:rPr>
        <w:t>Clarifications</w:t>
      </w:r>
    </w:p>
    <w:p w14:paraId="25363887" w14:textId="5D0CD198" w:rsidR="002E0998" w:rsidRDefault="002E0998" w:rsidP="002E0998">
      <w:pPr>
        <w:pStyle w:val="ListParagraph"/>
        <w:numPr>
          <w:ilvl w:val="1"/>
          <w:numId w:val="1"/>
        </w:numPr>
      </w:pPr>
      <w:r>
        <w:t>Each player at the beginning</w:t>
      </w:r>
      <w:r w:rsidR="00DB2DCB">
        <w:t xml:space="preserve"> of play receives two pre-built, shuffled </w:t>
      </w:r>
      <w:r>
        <w:t>decks t</w:t>
      </w:r>
      <w:r w:rsidR="003E1A9F">
        <w:t>hat contain an equal number/</w:t>
      </w:r>
      <w:r w:rsidR="00DB2DCB">
        <w:t>composition</w:t>
      </w:r>
      <w:r w:rsidR="003E1A9F">
        <w:t xml:space="preserve"> of cards.  At the start of play, each player ha</w:t>
      </w:r>
      <w:r w:rsidR="00DB2DCB">
        <w:t>s</w:t>
      </w:r>
      <w:r w:rsidR="00982E5E">
        <w:t xml:space="preserve"> 250 </w:t>
      </w:r>
      <w:r w:rsidR="00CC2CF6">
        <w:t>Steam</w:t>
      </w:r>
      <w:r w:rsidR="003E1A9F">
        <w:t>.</w:t>
      </w:r>
      <w:r w:rsidR="00DB2DCB">
        <w:t xml:space="preserve">  From their face-down deck, players draw their initial hand of </w:t>
      </w:r>
      <w:r w:rsidR="00982E5E">
        <w:t>seven</w:t>
      </w:r>
      <w:r w:rsidR="00DB2DCB">
        <w:t xml:space="preserve"> cards.</w:t>
      </w:r>
      <w:r w:rsidR="0026226F">
        <w:t xml:space="preserve">  If a player dislikes his opening hand, he may reshuffle his hand into the deck and </w:t>
      </w:r>
      <w:r w:rsidR="004A00F8">
        <w:t>redraw a hand of one less card than his previous hand.  He may do this multiple times.</w:t>
      </w:r>
    </w:p>
    <w:p w14:paraId="2F11DA76" w14:textId="1AC142B8" w:rsidR="00982E5E" w:rsidRDefault="00770067" w:rsidP="00982E5E">
      <w:pPr>
        <w:pStyle w:val="ListParagraph"/>
        <w:numPr>
          <w:ilvl w:val="1"/>
          <w:numId w:val="1"/>
        </w:numPr>
      </w:pPr>
      <w:r>
        <w:t xml:space="preserve">The game is played on a </w:t>
      </w:r>
      <w:r w:rsidRPr="007B5A58">
        <w:rPr>
          <w:b/>
        </w:rPr>
        <w:t>grid of 6x6 rectangular tiles</w:t>
      </w:r>
      <w:r w:rsidR="00982E5E">
        <w:rPr>
          <w:b/>
        </w:rPr>
        <w:t xml:space="preserve"> </w:t>
      </w:r>
      <w:r w:rsidR="00982E5E">
        <w:t>with an extra column on each side of the board for Steam Control cards (see below)</w:t>
      </w:r>
      <w:r>
        <w:t>.  Units that players play on the board</w:t>
      </w:r>
      <w:r w:rsidR="003820B3">
        <w:t xml:space="preserve"> must occupy a tile and may move one space forward, backward or to either side </w:t>
      </w:r>
      <w:r w:rsidR="00B61DA8">
        <w:t>(</w:t>
      </w:r>
      <w:r w:rsidR="003820B3">
        <w:t>unless otherwise noted on the card</w:t>
      </w:r>
      <w:r w:rsidR="00B61DA8">
        <w:t>)</w:t>
      </w:r>
      <w:r w:rsidR="003820B3">
        <w:t xml:space="preserve">.  A player's units must initially be placed on the </w:t>
      </w:r>
      <w:r w:rsidR="00B61DA8">
        <w:t xml:space="preserve">row closest to them, and then moved forward on subsequent turns (unless otherwise noted on the card).  </w:t>
      </w:r>
      <w:r w:rsidR="0007307F">
        <w:t>A player can have at most five units in play and a player can play at most three units on their first turn, with a maximum of one u</w:t>
      </w:r>
      <w:r w:rsidR="00BE6450">
        <w:t>nit per turn for all subsequent turns</w:t>
      </w:r>
      <w:r w:rsidR="00982E5E">
        <w:t>.</w:t>
      </w:r>
    </w:p>
    <w:p w14:paraId="629F939B" w14:textId="51985BF6" w:rsidR="00BE6450" w:rsidRDefault="00FD35AB" w:rsidP="002E0998">
      <w:pPr>
        <w:pStyle w:val="ListParagraph"/>
        <w:numPr>
          <w:ilvl w:val="1"/>
          <w:numId w:val="1"/>
        </w:numPr>
      </w:pPr>
      <w:r>
        <w:rPr>
          <w:b/>
        </w:rPr>
        <w:t>Steam</w:t>
      </w:r>
      <w:r w:rsidR="00BE6450" w:rsidRPr="00E9014F">
        <w:rPr>
          <w:b/>
        </w:rPr>
        <w:t xml:space="preserve"> generation</w:t>
      </w:r>
      <w:r w:rsidR="00BE6450">
        <w:t xml:space="preserve"> and control is a central mechanic in the game.  Each player starts with 250 </w:t>
      </w:r>
      <w:r w:rsidR="00CC2CF6">
        <w:t>Steam</w:t>
      </w:r>
      <w:r w:rsidR="00BE6450">
        <w:t xml:space="preserve">.  Players can accumulate </w:t>
      </w:r>
      <w:r w:rsidR="00982E5E">
        <w:t>steam</w:t>
      </w:r>
      <w:r w:rsidR="00BE6450">
        <w:t xml:space="preserve"> by occupying the blue border</w:t>
      </w:r>
      <w:r w:rsidR="00A3167F">
        <w:t>ed regions in the map</w:t>
      </w:r>
      <w:r w:rsidR="00E9014F">
        <w:t xml:space="preserve"> or by</w:t>
      </w:r>
      <w:r w:rsidR="002D6B0F">
        <w:t xml:space="preserve"> sitting on a </w:t>
      </w:r>
      <w:r w:rsidR="00E42443">
        <w:t xml:space="preserve">tile that a Steam Control card indicates generates +50 </w:t>
      </w:r>
      <w:proofErr w:type="gramStart"/>
      <w:r w:rsidR="00E42443">
        <w:t>Steam</w:t>
      </w:r>
      <w:r w:rsidR="00E9014F">
        <w:t xml:space="preserve"> </w:t>
      </w:r>
      <w:r w:rsidR="00A3167F">
        <w:t>.</w:t>
      </w:r>
      <w:proofErr w:type="gramEnd"/>
      <w:r w:rsidR="00A3167F">
        <w:t xml:space="preserve">  For each tile occupied in a region the player controls, they earn 50 </w:t>
      </w:r>
      <w:r w:rsidR="004A00F8">
        <w:t>Steam</w:t>
      </w:r>
      <w:r w:rsidR="00A3167F">
        <w:t xml:space="preserve"> per turn.  In order for a player to control a region, they must</w:t>
      </w:r>
      <w:r w:rsidR="005B5271">
        <w:t xml:space="preserve"> have more units in that region then the other player.  </w:t>
      </w:r>
      <w:r w:rsidR="00556ED3">
        <w:t xml:space="preserve">Players </w:t>
      </w:r>
      <w:r w:rsidR="004A00F8">
        <w:t>generate Steam</w:t>
      </w:r>
      <w:r w:rsidR="00556ED3">
        <w:t xml:space="preserve"> at the beginning of their turn</w:t>
      </w:r>
      <w:r w:rsidR="005B5271">
        <w:t>.</w:t>
      </w:r>
    </w:p>
    <w:p w14:paraId="1EEE7DFF" w14:textId="0421530F" w:rsidR="00E42443" w:rsidRDefault="00E42443" w:rsidP="002E0998">
      <w:pPr>
        <w:pStyle w:val="ListParagraph"/>
        <w:numPr>
          <w:ilvl w:val="1"/>
          <w:numId w:val="1"/>
        </w:numPr>
      </w:pPr>
      <w:r>
        <w:rPr>
          <w:b/>
        </w:rPr>
        <w:t xml:space="preserve">Steam </w:t>
      </w:r>
      <w:r w:rsidR="00CC2CF6">
        <w:rPr>
          <w:b/>
        </w:rPr>
        <w:t>C</w:t>
      </w:r>
      <w:r>
        <w:rPr>
          <w:b/>
        </w:rPr>
        <w:t>ontrol cards</w:t>
      </w:r>
      <w:r>
        <w:t xml:space="preserve"> allow players to affect the environment as they play.  Arrows at the top of the cards indicate on which side of the board the card can be played.  The three rectangles on the control cards correspond to the three tiles on the row and side that </w:t>
      </w:r>
      <w:r>
        <w:lastRenderedPageBreak/>
        <w:t xml:space="preserve">the control card is played.  It costs 100 </w:t>
      </w:r>
      <w:r w:rsidR="00CC2CF6">
        <w:t>Steam</w:t>
      </w:r>
      <w:r>
        <w:t xml:space="preserve"> to play a control card and it can be played at any time.  Players may if they choose play control cards on top of control cards that have already been played. </w:t>
      </w:r>
    </w:p>
    <w:p w14:paraId="3E646D90" w14:textId="6CFB6AC4" w:rsidR="00A928CB" w:rsidRDefault="00A928CB" w:rsidP="002E0998">
      <w:pPr>
        <w:pStyle w:val="ListParagraph"/>
        <w:numPr>
          <w:ilvl w:val="1"/>
          <w:numId w:val="1"/>
        </w:numPr>
      </w:pPr>
      <w:r w:rsidRPr="00E9014F">
        <w:rPr>
          <w:b/>
        </w:rPr>
        <w:t>Instance cards</w:t>
      </w:r>
      <w:r>
        <w:t xml:space="preserve"> are cards with special abilities that are not played directly on the field as units but </w:t>
      </w:r>
      <w:r w:rsidR="00666415">
        <w:t>affect the course of play during that player's turn.</w:t>
      </w:r>
      <w:r w:rsidR="00A87074">
        <w:t xml:space="preserve">  Each instance card costs 100 </w:t>
      </w:r>
      <w:r w:rsidR="00CC2CF6">
        <w:t>Steam</w:t>
      </w:r>
      <w:r w:rsidR="00A87074">
        <w:t xml:space="preserve"> to play and can be played at any time.</w:t>
      </w:r>
    </w:p>
    <w:p w14:paraId="2DCC038E" w14:textId="0831E54F" w:rsidR="00A87074" w:rsidRDefault="00A87074" w:rsidP="002E0998">
      <w:pPr>
        <w:pStyle w:val="ListParagraph"/>
        <w:numPr>
          <w:ilvl w:val="1"/>
          <w:numId w:val="1"/>
        </w:numPr>
      </w:pPr>
      <w:r w:rsidRPr="007B5A58">
        <w:rPr>
          <w:b/>
        </w:rPr>
        <w:t>Combat</w:t>
      </w:r>
      <w:r>
        <w:t xml:space="preserve"> is the other central mechanic in the game.  Each unit has a set of arrows that represent the directions they can attack in</w:t>
      </w:r>
      <w:r w:rsidR="00803442">
        <w:t xml:space="preserve">, a </w:t>
      </w:r>
      <w:r w:rsidR="00CC2CF6">
        <w:t>Steam</w:t>
      </w:r>
      <w:r w:rsidR="00FD35AB">
        <w:t xml:space="preserve"> power</w:t>
      </w:r>
      <w:r w:rsidR="00803442">
        <w:t xml:space="preserve"> that determines the amount of that attack</w:t>
      </w:r>
      <w:r w:rsidR="002D6B0F">
        <w:t>, and armor plating</w:t>
      </w:r>
      <w:r w:rsidR="00803442">
        <w:t xml:space="preserve">.  </w:t>
      </w:r>
      <w:r w:rsidR="005B34D0">
        <w:t xml:space="preserve">When a player attacks another unit with his own unit, the attacking player chooses the unit that his unit will attack.  The defending player then </w:t>
      </w:r>
      <w:r w:rsidR="00BA6F14">
        <w:t>can choose</w:t>
      </w:r>
      <w:r w:rsidR="005B34D0">
        <w:t xml:space="preserve"> </w:t>
      </w:r>
      <w:r w:rsidR="00274ED3">
        <w:t>which of his units that are in range, and can attack the attacking unit, will defend.  Combat is resolved simultaneously with all damage</w:t>
      </w:r>
      <w:r w:rsidR="00B56A56">
        <w:t xml:space="preserve"> applied at the same time.  Any unit that suffers damage </w:t>
      </w:r>
      <w:r w:rsidR="009E37CC">
        <w:t>equal to or above their st</w:t>
      </w:r>
      <w:r w:rsidR="00FD35AB">
        <w:t>eam power</w:t>
      </w:r>
      <w:r w:rsidR="009E37CC">
        <w:t xml:space="preserve"> is removed from play</w:t>
      </w:r>
      <w:r w:rsidR="00BA6F14">
        <w:t xml:space="preserve"> (a unit with no armor plating in the direction from which the attack came automatically </w:t>
      </w:r>
      <w:r w:rsidR="00FD35AB">
        <w:t>hits the scrap pile</w:t>
      </w:r>
      <w:r w:rsidR="00BA6F14">
        <w:t>)</w:t>
      </w:r>
      <w:r w:rsidR="009E37CC">
        <w:t>.  A player can attack with at most one unit per turn.</w:t>
      </w:r>
    </w:p>
    <w:p w14:paraId="06B13B0D" w14:textId="7D824730" w:rsidR="009E37CC" w:rsidRDefault="009E37CC" w:rsidP="002E0998">
      <w:pPr>
        <w:pStyle w:val="ListParagraph"/>
        <w:numPr>
          <w:ilvl w:val="1"/>
          <w:numId w:val="1"/>
        </w:numPr>
      </w:pPr>
      <w:r>
        <w:t>The first player to accumulate 100</w:t>
      </w:r>
      <w:r w:rsidR="00FD35AB">
        <w:t xml:space="preserve">0 </w:t>
      </w:r>
      <w:r w:rsidR="00CC2CF6">
        <w:t>Steam</w:t>
      </w:r>
      <w:r w:rsidR="00FD35AB">
        <w:t xml:space="preserve"> </w:t>
      </w:r>
      <w:r w:rsidR="00771991">
        <w:t xml:space="preserve">or defeat all his opponent's </w:t>
      </w:r>
      <w:r w:rsidR="007F1D1D">
        <w:t>unit</w:t>
      </w:r>
      <w:r w:rsidR="00771991">
        <w:t>s</w:t>
      </w:r>
      <w:r w:rsidR="00FD35AB">
        <w:t xml:space="preserve"> at any point wins.  If a player’s </w:t>
      </w:r>
      <w:r w:rsidR="00CC2CF6">
        <w:t>Steam</w:t>
      </w:r>
      <w:r w:rsidR="00FD35AB">
        <w:t xml:space="preserve"> pressure goes to zero</w:t>
      </w:r>
      <w:r w:rsidR="00771991">
        <w:t>, he loses.</w:t>
      </w:r>
    </w:p>
    <w:p w14:paraId="58331ABE" w14:textId="77777777" w:rsidR="00400453" w:rsidRPr="007B5A58" w:rsidRDefault="00400453" w:rsidP="00400453">
      <w:pPr>
        <w:pStyle w:val="ListParagraph"/>
        <w:numPr>
          <w:ilvl w:val="1"/>
          <w:numId w:val="1"/>
        </w:numPr>
        <w:rPr>
          <w:b/>
        </w:rPr>
      </w:pPr>
      <w:r w:rsidRPr="007B5A58">
        <w:rPr>
          <w:rFonts w:eastAsia="Times New Roman" w:cstheme="minorHAnsi"/>
          <w:b/>
          <w:color w:val="000000"/>
        </w:rPr>
        <w:t>Special units</w:t>
      </w:r>
    </w:p>
    <w:p w14:paraId="3B95CDA1" w14:textId="3F283D68" w:rsidR="000709BB" w:rsidRPr="00400453" w:rsidRDefault="008F32C0" w:rsidP="000709BB">
      <w:pPr>
        <w:pStyle w:val="ListParagraph"/>
        <w:numPr>
          <w:ilvl w:val="2"/>
          <w:numId w:val="1"/>
        </w:numPr>
      </w:pPr>
      <w:r>
        <w:rPr>
          <w:rFonts w:eastAsia="Times New Roman" w:cstheme="minorHAnsi"/>
          <w:color w:val="000000"/>
        </w:rPr>
        <w:t>A special unit costs 100</w:t>
      </w:r>
      <w:r w:rsidR="000709BB">
        <w:rPr>
          <w:rFonts w:eastAsia="Times New Roman" w:cstheme="minorHAnsi"/>
          <w:color w:val="000000"/>
        </w:rPr>
        <w:t xml:space="preserve"> </w:t>
      </w:r>
      <w:r w:rsidR="00CC2CF6">
        <w:t>Steam</w:t>
      </w:r>
      <w:r w:rsidR="00FD35AB">
        <w:rPr>
          <w:rFonts w:eastAsia="Times New Roman" w:cstheme="minorHAnsi"/>
          <w:color w:val="000000"/>
        </w:rPr>
        <w:t xml:space="preserve"> </w:t>
      </w:r>
      <w:r w:rsidR="00CC2CF6">
        <w:rPr>
          <w:rFonts w:eastAsia="Times New Roman" w:cstheme="minorHAnsi"/>
          <w:color w:val="000000"/>
        </w:rPr>
        <w:t xml:space="preserve">to play </w:t>
      </w:r>
      <w:r w:rsidR="000709BB">
        <w:rPr>
          <w:rFonts w:eastAsia="Times New Roman" w:cstheme="minorHAnsi"/>
          <w:color w:val="000000"/>
        </w:rPr>
        <w:t>and attack with.</w:t>
      </w:r>
    </w:p>
    <w:p w14:paraId="7CFE74D3" w14:textId="77777777" w:rsidR="00771991" w:rsidRDefault="00400453" w:rsidP="00D24435">
      <w:pPr>
        <w:pStyle w:val="ListParagraph"/>
        <w:numPr>
          <w:ilvl w:val="2"/>
          <w:numId w:val="1"/>
        </w:numPr>
      </w:pPr>
      <w:r>
        <w:rPr>
          <w:rFonts w:eastAsia="Times New Roman" w:cstheme="minorHAnsi"/>
          <w:color w:val="000000"/>
        </w:rPr>
        <w:t>"Long Range":  A long range unit can attack</w:t>
      </w:r>
      <w:r w:rsidR="00546D86">
        <w:rPr>
          <w:rFonts w:eastAsia="Times New Roman" w:cstheme="minorHAnsi"/>
          <w:color w:val="000000"/>
        </w:rPr>
        <w:t xml:space="preserve"> (a)</w:t>
      </w:r>
      <w:r w:rsidR="008F32C0">
        <w:t xml:space="preserve"> </w:t>
      </w:r>
      <w:r w:rsidR="00FA29A4">
        <w:t xml:space="preserve">the </w:t>
      </w:r>
      <w:r w:rsidR="008F32C0">
        <w:t xml:space="preserve">space immediately in front of </w:t>
      </w:r>
      <w:r w:rsidR="00864CB3">
        <w:t xml:space="preserve">it, </w:t>
      </w:r>
      <w:r w:rsidR="00546D86">
        <w:t xml:space="preserve"> (b)</w:t>
      </w:r>
      <w:r w:rsidR="00864CB3">
        <w:t xml:space="preserve">the space in front and two tiles away, and </w:t>
      </w:r>
      <w:r w:rsidR="00546D86">
        <w:t xml:space="preserve">(c) </w:t>
      </w:r>
      <w:r w:rsidR="00864CB3">
        <w:t xml:space="preserve">the </w:t>
      </w:r>
      <w:r w:rsidR="00546D86">
        <w:t xml:space="preserve">two </w:t>
      </w:r>
      <w:r w:rsidR="00864CB3">
        <w:t>tile</w:t>
      </w:r>
      <w:r w:rsidR="00546D86">
        <w:t xml:space="preserve">s to </w:t>
      </w:r>
      <w:r w:rsidR="00090907">
        <w:t>the left and right sides of (b) (I've heard tell of a game called Chess where "Knights" so some such thing).</w:t>
      </w:r>
    </w:p>
    <w:p w14:paraId="48D4AC9A" w14:textId="30E6178B" w:rsidR="00090907" w:rsidRDefault="00090907" w:rsidP="00D24435">
      <w:pPr>
        <w:pStyle w:val="ListParagraph"/>
        <w:numPr>
          <w:ilvl w:val="2"/>
          <w:numId w:val="1"/>
        </w:numPr>
      </w:pPr>
      <w:r>
        <w:t>"Rocket Boots":  Someone had his</w:t>
      </w:r>
      <w:r w:rsidR="00CC2CF6">
        <w:t xml:space="preserve"> iron fillings with his</w:t>
      </w:r>
      <w:r>
        <w:t xml:space="preserve"> </w:t>
      </w:r>
      <w:r w:rsidR="00CC2CF6">
        <w:t>S</w:t>
      </w:r>
      <w:r>
        <w:t>team for breakfast!  These units move two spaces per turn.</w:t>
      </w:r>
    </w:p>
    <w:p w14:paraId="21EE63CB" w14:textId="77777777" w:rsidR="00090907" w:rsidRDefault="00090907" w:rsidP="00D24435">
      <w:pPr>
        <w:pStyle w:val="ListParagraph"/>
        <w:numPr>
          <w:ilvl w:val="2"/>
          <w:numId w:val="1"/>
        </w:numPr>
      </w:pPr>
      <w:r>
        <w:t xml:space="preserve">"Iron Sides":  They don't make </w:t>
      </w:r>
      <w:proofErr w:type="spellStart"/>
      <w:r>
        <w:t>em</w:t>
      </w:r>
      <w:proofErr w:type="spellEnd"/>
      <w:r>
        <w:t xml:space="preserve"> lik</w:t>
      </w:r>
      <w:r w:rsidR="00557FD0">
        <w:t>e this a</w:t>
      </w:r>
      <w:r w:rsidR="00835F66">
        <w:t>nymore.  Once they got done at the factory, everyone stood around in amazement... and then realized they built the armor over the guns too...</w:t>
      </w:r>
    </w:p>
    <w:p w14:paraId="51772009" w14:textId="60A23E60" w:rsidR="00EE683C" w:rsidRDefault="00B84BB0" w:rsidP="00EE683C">
      <w:pPr>
        <w:pStyle w:val="ListParagraph"/>
        <w:numPr>
          <w:ilvl w:val="2"/>
          <w:numId w:val="1"/>
        </w:numPr>
      </w:pPr>
      <w:r>
        <w:t xml:space="preserve">"Steam Transfer":  A new model, this one excels in plugging holes, and hopefully creating a few in the process.  </w:t>
      </w:r>
      <w:r w:rsidR="009B5617">
        <w:t xml:space="preserve">Not too powerful in its own right, it can transfer </w:t>
      </w:r>
      <w:r w:rsidR="00CC2CF6">
        <w:t>S</w:t>
      </w:r>
      <w:r w:rsidR="009B5617">
        <w:t xml:space="preserve">team to other units, turning plain </w:t>
      </w:r>
      <w:proofErr w:type="spellStart"/>
      <w:proofErr w:type="gramStart"/>
      <w:r w:rsidR="009B5617">
        <w:t>jane</w:t>
      </w:r>
      <w:proofErr w:type="spellEnd"/>
      <w:proofErr w:type="gramEnd"/>
      <w:r w:rsidR="009B5617">
        <w:t xml:space="preserve"> gyro into </w:t>
      </w:r>
      <w:r w:rsidR="00EE683C">
        <w:t>a one turn killing machine!</w:t>
      </w:r>
    </w:p>
    <w:p w14:paraId="6214E96F" w14:textId="77777777" w:rsidR="00EE683C" w:rsidRPr="008F32C0" w:rsidRDefault="00EE683C" w:rsidP="00F57505">
      <w:pPr>
        <w:pStyle w:val="ListParagraph"/>
        <w:ind w:left="2160"/>
      </w:pPr>
    </w:p>
    <w:p w14:paraId="574C444E" w14:textId="77777777" w:rsidR="007F4B88" w:rsidRDefault="007F4B88" w:rsidP="007F4B88">
      <w:pPr>
        <w:pStyle w:val="ListParagraph"/>
        <w:ind w:left="0"/>
        <w:rPr>
          <w:rFonts w:cstheme="minorHAnsi"/>
        </w:rPr>
      </w:pPr>
    </w:p>
    <w:p w14:paraId="23E53D47" w14:textId="77777777" w:rsidR="000B324F" w:rsidRDefault="000B324F" w:rsidP="007F4B88">
      <w:pPr>
        <w:pStyle w:val="ListParagraph"/>
        <w:ind w:left="0"/>
        <w:rPr>
          <w:rFonts w:cstheme="minorHAnsi"/>
        </w:rPr>
      </w:pPr>
    </w:p>
    <w:p w14:paraId="2C6C9793" w14:textId="77777777" w:rsidR="007F4B88" w:rsidRPr="00771991" w:rsidRDefault="007F4B88" w:rsidP="007F4B88">
      <w:pPr>
        <w:pStyle w:val="ListParagraph"/>
        <w:ind w:left="0"/>
        <w:rPr>
          <w:rFonts w:cstheme="minorHAnsi"/>
        </w:rPr>
      </w:pPr>
    </w:p>
    <w:sectPr w:rsidR="007F4B88" w:rsidRPr="00771991" w:rsidSect="00285AE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D85A91"/>
    <w:multiLevelType w:val="multilevel"/>
    <w:tmpl w:val="4FE0A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20D3298"/>
    <w:multiLevelType w:val="hybridMultilevel"/>
    <w:tmpl w:val="460C9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E32"/>
    <w:rsid w:val="00041B9F"/>
    <w:rsid w:val="000709BB"/>
    <w:rsid w:val="0007307F"/>
    <w:rsid w:val="0008169D"/>
    <w:rsid w:val="00090907"/>
    <w:rsid w:val="000B303C"/>
    <w:rsid w:val="000B324F"/>
    <w:rsid w:val="000F06C4"/>
    <w:rsid w:val="00131500"/>
    <w:rsid w:val="001E5ECC"/>
    <w:rsid w:val="001F6105"/>
    <w:rsid w:val="002200EE"/>
    <w:rsid w:val="0026226F"/>
    <w:rsid w:val="00274ED3"/>
    <w:rsid w:val="0027506C"/>
    <w:rsid w:val="00285AE6"/>
    <w:rsid w:val="002B40E8"/>
    <w:rsid w:val="002D5FC5"/>
    <w:rsid w:val="002D6B0F"/>
    <w:rsid w:val="002D7FA9"/>
    <w:rsid w:val="002E0998"/>
    <w:rsid w:val="002E713D"/>
    <w:rsid w:val="00303280"/>
    <w:rsid w:val="00350889"/>
    <w:rsid w:val="003820B3"/>
    <w:rsid w:val="00387664"/>
    <w:rsid w:val="003A4627"/>
    <w:rsid w:val="003B6E32"/>
    <w:rsid w:val="003E1A9F"/>
    <w:rsid w:val="003E4900"/>
    <w:rsid w:val="003F48D7"/>
    <w:rsid w:val="00400453"/>
    <w:rsid w:val="004232C5"/>
    <w:rsid w:val="004755F5"/>
    <w:rsid w:val="00484CFE"/>
    <w:rsid w:val="00491A74"/>
    <w:rsid w:val="004A00F8"/>
    <w:rsid w:val="004A0B67"/>
    <w:rsid w:val="00546D86"/>
    <w:rsid w:val="00550894"/>
    <w:rsid w:val="00556ED3"/>
    <w:rsid w:val="00557FD0"/>
    <w:rsid w:val="005779FC"/>
    <w:rsid w:val="005932B4"/>
    <w:rsid w:val="005B34D0"/>
    <w:rsid w:val="005B5271"/>
    <w:rsid w:val="00612A6B"/>
    <w:rsid w:val="00650334"/>
    <w:rsid w:val="00654754"/>
    <w:rsid w:val="00666415"/>
    <w:rsid w:val="00684EED"/>
    <w:rsid w:val="00685FA4"/>
    <w:rsid w:val="006E6E52"/>
    <w:rsid w:val="00770067"/>
    <w:rsid w:val="00771991"/>
    <w:rsid w:val="007A47F5"/>
    <w:rsid w:val="007B5A58"/>
    <w:rsid w:val="007B711A"/>
    <w:rsid w:val="007D6941"/>
    <w:rsid w:val="007E1543"/>
    <w:rsid w:val="007F1D1D"/>
    <w:rsid w:val="007F4B88"/>
    <w:rsid w:val="00803442"/>
    <w:rsid w:val="00835F66"/>
    <w:rsid w:val="00837CF1"/>
    <w:rsid w:val="00864CB3"/>
    <w:rsid w:val="008D37CA"/>
    <w:rsid w:val="008E4667"/>
    <w:rsid w:val="008F246D"/>
    <w:rsid w:val="008F32C0"/>
    <w:rsid w:val="0095447E"/>
    <w:rsid w:val="00982E5E"/>
    <w:rsid w:val="009B5617"/>
    <w:rsid w:val="009E37CC"/>
    <w:rsid w:val="00A3167F"/>
    <w:rsid w:val="00A371DC"/>
    <w:rsid w:val="00A80281"/>
    <w:rsid w:val="00A87074"/>
    <w:rsid w:val="00A928CB"/>
    <w:rsid w:val="00B56A56"/>
    <w:rsid w:val="00B61DA8"/>
    <w:rsid w:val="00B8001C"/>
    <w:rsid w:val="00B84BB0"/>
    <w:rsid w:val="00BA6F14"/>
    <w:rsid w:val="00BE6450"/>
    <w:rsid w:val="00C476FE"/>
    <w:rsid w:val="00C80A36"/>
    <w:rsid w:val="00C95952"/>
    <w:rsid w:val="00CB21A3"/>
    <w:rsid w:val="00CC2CF6"/>
    <w:rsid w:val="00D24435"/>
    <w:rsid w:val="00D540F4"/>
    <w:rsid w:val="00D624A0"/>
    <w:rsid w:val="00DB2DCB"/>
    <w:rsid w:val="00DC7396"/>
    <w:rsid w:val="00E42443"/>
    <w:rsid w:val="00E62336"/>
    <w:rsid w:val="00E65483"/>
    <w:rsid w:val="00E714D9"/>
    <w:rsid w:val="00E9014F"/>
    <w:rsid w:val="00EA74DB"/>
    <w:rsid w:val="00EB239F"/>
    <w:rsid w:val="00EE37DB"/>
    <w:rsid w:val="00EE683C"/>
    <w:rsid w:val="00F1680C"/>
    <w:rsid w:val="00F26AE0"/>
    <w:rsid w:val="00F321AB"/>
    <w:rsid w:val="00F57505"/>
    <w:rsid w:val="00F660D3"/>
    <w:rsid w:val="00F845F3"/>
    <w:rsid w:val="00FA29A4"/>
    <w:rsid w:val="00FD35AB"/>
    <w:rsid w:val="00FE3A3A"/>
    <w:rsid w:val="00FE4554"/>
    <w:rsid w:val="00FE56B8"/>
    <w:rsid w:val="00FE78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DD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11A"/>
    <w:pPr>
      <w:ind w:left="720"/>
      <w:contextualSpacing/>
    </w:pPr>
  </w:style>
  <w:style w:type="paragraph" w:styleId="BalloonText">
    <w:name w:val="Balloon Text"/>
    <w:basedOn w:val="Normal"/>
    <w:link w:val="BalloonTextChar"/>
    <w:uiPriority w:val="99"/>
    <w:semiHidden/>
    <w:unhideWhenUsed/>
    <w:rsid w:val="002B4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0E8"/>
    <w:rPr>
      <w:rFonts w:ascii="Tahoma" w:hAnsi="Tahoma" w:cs="Tahoma"/>
      <w:sz w:val="16"/>
      <w:szCs w:val="16"/>
    </w:rPr>
  </w:style>
  <w:style w:type="character" w:customStyle="1" w:styleId="apple-style-span">
    <w:name w:val="apple-style-span"/>
    <w:basedOn w:val="DefaultParagraphFont"/>
    <w:rsid w:val="00837CF1"/>
  </w:style>
  <w:style w:type="character" w:customStyle="1" w:styleId="apple-converted-space">
    <w:name w:val="apple-converted-space"/>
    <w:basedOn w:val="DefaultParagraphFont"/>
    <w:rsid w:val="00837CF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B711A"/>
    <w:pPr>
      <w:ind w:left="720"/>
      <w:contextualSpacing/>
    </w:pPr>
  </w:style>
  <w:style w:type="paragraph" w:styleId="BalloonText">
    <w:name w:val="Balloon Text"/>
    <w:basedOn w:val="Normal"/>
    <w:link w:val="BalloonTextChar"/>
    <w:uiPriority w:val="99"/>
    <w:semiHidden/>
    <w:unhideWhenUsed/>
    <w:rsid w:val="002B40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0E8"/>
    <w:rPr>
      <w:rFonts w:ascii="Tahoma" w:hAnsi="Tahoma" w:cs="Tahoma"/>
      <w:sz w:val="16"/>
      <w:szCs w:val="16"/>
    </w:rPr>
  </w:style>
  <w:style w:type="character" w:customStyle="1" w:styleId="apple-style-span">
    <w:name w:val="apple-style-span"/>
    <w:basedOn w:val="DefaultParagraphFont"/>
    <w:rsid w:val="00837CF1"/>
  </w:style>
  <w:style w:type="character" w:customStyle="1" w:styleId="apple-converted-space">
    <w:name w:val="apple-converted-space"/>
    <w:basedOn w:val="DefaultParagraphFont"/>
    <w:rsid w:val="00837C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697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xmlns:mc="http://schemas.openxmlformats.org/markup-compatibility/2006" xmlns:a14="http://schemas.microsoft.com/office/drawing/2010/main" val="1F497D" mc:Ignorable=""/>
      </a:dk2>
      <a:lt2>
        <a:srgbClr xmlns:mc="http://schemas.openxmlformats.org/markup-compatibility/2006" xmlns:a14="http://schemas.microsoft.com/office/drawing/2010/main" val="EEECE1" mc:Ignorable=""/>
      </a:lt2>
      <a:accent1>
        <a:srgbClr xmlns:mc="http://schemas.openxmlformats.org/markup-compatibility/2006" xmlns:a14="http://schemas.microsoft.com/office/drawing/2010/main" val="4F81BD" mc:Ignorable=""/>
      </a:accent1>
      <a:accent2>
        <a:srgbClr xmlns:mc="http://schemas.openxmlformats.org/markup-compatibility/2006" xmlns:a14="http://schemas.microsoft.com/office/drawing/2010/main" val="C0504D" mc:Ignorable=""/>
      </a:accent2>
      <a:accent3>
        <a:srgbClr xmlns:mc="http://schemas.openxmlformats.org/markup-compatibility/2006" xmlns:a14="http://schemas.microsoft.com/office/drawing/2010/main" val="9BBB59" mc:Ignorable=""/>
      </a:accent3>
      <a:accent4>
        <a:srgbClr xmlns:mc="http://schemas.openxmlformats.org/markup-compatibility/2006" xmlns:a14="http://schemas.microsoft.com/office/drawing/2010/main" val="8064A2" mc:Ignorable=""/>
      </a:accent4>
      <a:accent5>
        <a:srgbClr xmlns:mc="http://schemas.openxmlformats.org/markup-compatibility/2006" xmlns:a14="http://schemas.microsoft.com/office/drawing/2010/main" val="4BACC6" mc:Ignorable=""/>
      </a:accent5>
      <a:accent6>
        <a:srgbClr xmlns:mc="http://schemas.openxmlformats.org/markup-compatibility/2006" xmlns:a14="http://schemas.microsoft.com/office/drawing/2010/main" val="F79646" mc:Ignorable=""/>
      </a:accent6>
      <a:hlink>
        <a:srgbClr xmlns:mc="http://schemas.openxmlformats.org/markup-compatibility/2006" xmlns:a14="http://schemas.microsoft.com/office/drawing/2010/main" val="0000FF" mc:Ignorable=""/>
      </a:hlink>
      <a:folHlink>
        <a:srgbClr xmlns:mc="http://schemas.openxmlformats.org/markup-compatibility/2006" xmlns:a14="http://schemas.microsoft.com/office/drawing/2010/main" val="800080" mc:Ignorable=""/>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xmlns:mc="http://schemas.openxmlformats.org/markup-compatibility/2006" xmlns:a14="http://schemas.microsoft.com/office/drawing/2010/main" val="000000" mc:Ignorable="">
                <a:alpha val="38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effectStyle>
        <a:effectStyle>
          <a:effectLst>
            <a:outerShdw blurRad="40000" dist="23000" dir="5400000" rotWithShape="0">
              <a:srgbClr xmlns:mc="http://schemas.openxmlformats.org/markup-compatibility/2006" xmlns:a14="http://schemas.microsoft.com/office/drawing/2010/main" val="000000" mc:Ignorable="">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3</Pages>
  <Words>1138</Words>
  <Characters>6489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Sean Boocock</dc:creator>
  <cp:lastModifiedBy>Sean Boocock</cp:lastModifiedBy>
  <cp:revision>7</cp:revision>
  <dcterms:created xsi:type="dcterms:W3CDTF">2010-03-09T17:18:00Z</dcterms:created>
  <dcterms:modified xsi:type="dcterms:W3CDTF">2010-03-10T02:40:00Z</dcterms:modified>
</cp:coreProperties>
</file>